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RPr="00EB08BE" w:rsidTr="00946806">
        <w:tc>
          <w:tcPr>
            <w:tcW w:w="5328" w:type="dxa"/>
          </w:tcPr>
          <w:p w:rsidR="00234CBA" w:rsidRPr="00EB08BE" w:rsidRDefault="00234CBA" w:rsidP="0094680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680" w:type="dxa"/>
          </w:tcPr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Приложение 1</w:t>
            </w:r>
          </w:p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к приказу</w:t>
            </w:r>
          </w:p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Инспекции Федеральной налоговой службы № 23 по г. Москве</w:t>
            </w:r>
          </w:p>
          <w:p w:rsidR="003E7809" w:rsidRPr="00EB08BE" w:rsidRDefault="003E7809" w:rsidP="0070402D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 xml:space="preserve">от </w:t>
            </w:r>
            <w:r w:rsidR="0070402D">
              <w:rPr>
                <w:sz w:val="22"/>
                <w:szCs w:val="22"/>
              </w:rPr>
              <w:t>12</w:t>
            </w:r>
            <w:r w:rsidR="00624C1B" w:rsidRPr="00EB08BE">
              <w:rPr>
                <w:sz w:val="22"/>
                <w:szCs w:val="22"/>
              </w:rPr>
              <w:t>.0</w:t>
            </w:r>
            <w:r w:rsidR="0044308C" w:rsidRPr="00EB08BE">
              <w:rPr>
                <w:sz w:val="22"/>
                <w:szCs w:val="22"/>
              </w:rPr>
              <w:t>8</w:t>
            </w:r>
            <w:r w:rsidR="00624C1B" w:rsidRPr="00EB08BE">
              <w:rPr>
                <w:sz w:val="22"/>
                <w:szCs w:val="22"/>
              </w:rPr>
              <w:t>.2024 №</w:t>
            </w:r>
            <w:r w:rsidR="0070402D">
              <w:rPr>
                <w:sz w:val="22"/>
                <w:szCs w:val="22"/>
              </w:rPr>
              <w:t xml:space="preserve"> </w:t>
            </w:r>
            <w:r w:rsidR="0070402D" w:rsidRPr="0070402D">
              <w:rPr>
                <w:sz w:val="22"/>
                <w:szCs w:val="22"/>
              </w:rPr>
              <w:t>65</w:t>
            </w:r>
          </w:p>
        </w:tc>
      </w:tr>
      <w:tr w:rsidR="003E7809" w:rsidRPr="00EB08BE" w:rsidTr="004D401D">
        <w:tc>
          <w:tcPr>
            <w:tcW w:w="10008" w:type="dxa"/>
            <w:gridSpan w:val="2"/>
          </w:tcPr>
          <w:p w:rsidR="003E7809" w:rsidRPr="00EB08BE" w:rsidRDefault="003E7809" w:rsidP="003E7809">
            <w:pPr>
              <w:rPr>
                <w:sz w:val="22"/>
                <w:szCs w:val="22"/>
              </w:rPr>
            </w:pPr>
          </w:p>
        </w:tc>
      </w:tr>
    </w:tbl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Перечень</w:t>
      </w:r>
    </w:p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вакантных должностей гражданской службы, на замещение</w:t>
      </w:r>
    </w:p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которых объявлен конкурс</w:t>
      </w:r>
    </w:p>
    <w:p w:rsidR="00234CBA" w:rsidRPr="00EB08BE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в Инспекции Федеральной налоговой службы №23 по г. Москве</w:t>
      </w:r>
    </w:p>
    <w:tbl>
      <w:tblPr>
        <w:tblpPr w:leftFromText="180" w:rightFromText="180" w:vertAnchor="text" w:tblpX="-289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954"/>
        <w:gridCol w:w="1701"/>
      </w:tblGrid>
      <w:tr w:rsidR="00A97B1A" w:rsidRPr="00EB08BE" w:rsidTr="0006730F">
        <w:trPr>
          <w:trHeight w:val="1125"/>
        </w:trPr>
        <w:tc>
          <w:tcPr>
            <w:tcW w:w="2830" w:type="dxa"/>
          </w:tcPr>
          <w:p w:rsidR="00A97B1A" w:rsidRPr="00EB08BE" w:rsidRDefault="00A97B1A" w:rsidP="00726851">
            <w:pPr>
              <w:jc w:val="both"/>
              <w:rPr>
                <w:bCs/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5954" w:type="dxa"/>
          </w:tcPr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701" w:type="dxa"/>
          </w:tcPr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Кол-во вакантных должностей</w:t>
            </w:r>
          </w:p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87D70" w:rsidRPr="00EB08BE" w:rsidTr="0006730F">
        <w:trPr>
          <w:trHeight w:val="150"/>
        </w:trPr>
        <w:tc>
          <w:tcPr>
            <w:tcW w:w="2830" w:type="dxa"/>
          </w:tcPr>
          <w:p w:rsidR="00187D70" w:rsidRPr="00EB08BE" w:rsidRDefault="00187D70" w:rsidP="00067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кадров</w:t>
            </w:r>
          </w:p>
        </w:tc>
        <w:tc>
          <w:tcPr>
            <w:tcW w:w="5954" w:type="dxa"/>
          </w:tcPr>
          <w:p w:rsidR="00187D70" w:rsidRPr="00EB08BE" w:rsidRDefault="00187D70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701" w:type="dxa"/>
          </w:tcPr>
          <w:p w:rsidR="00187D70" w:rsidRPr="00EB08BE" w:rsidRDefault="00187D70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19F3" w:rsidRPr="00EB08BE" w:rsidTr="0006730F">
        <w:trPr>
          <w:trHeight w:val="150"/>
        </w:trPr>
        <w:tc>
          <w:tcPr>
            <w:tcW w:w="2830" w:type="dxa"/>
          </w:tcPr>
          <w:p w:rsidR="006419F3" w:rsidRPr="00EB08BE" w:rsidRDefault="006419F3" w:rsidP="0006730F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Отдел общего и хозяйственного обеспечения</w:t>
            </w:r>
          </w:p>
        </w:tc>
        <w:tc>
          <w:tcPr>
            <w:tcW w:w="5954" w:type="dxa"/>
          </w:tcPr>
          <w:p w:rsidR="006419F3" w:rsidRPr="00EB08BE" w:rsidRDefault="006419F3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701" w:type="dxa"/>
          </w:tcPr>
          <w:p w:rsidR="006419F3" w:rsidRPr="00EB08BE" w:rsidRDefault="006419F3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E18CC" w:rsidRPr="00EB08BE" w:rsidTr="0006730F">
        <w:trPr>
          <w:trHeight w:val="150"/>
        </w:trPr>
        <w:tc>
          <w:tcPr>
            <w:tcW w:w="2830" w:type="dxa"/>
            <w:vMerge w:val="restart"/>
          </w:tcPr>
          <w:p w:rsidR="00EE18CC" w:rsidRPr="00EA48DC" w:rsidRDefault="00EE18CC" w:rsidP="0006730F">
            <w:pPr>
              <w:jc w:val="center"/>
              <w:rPr>
                <w:sz w:val="22"/>
                <w:szCs w:val="22"/>
              </w:rPr>
            </w:pPr>
            <w:bookmarkStart w:id="0" w:name="_GoBack" w:colFirst="0" w:colLast="0"/>
            <w:r w:rsidRPr="00EA48DC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5954" w:type="dxa"/>
          </w:tcPr>
          <w:p w:rsidR="00EE18CC" w:rsidRPr="00EA48DC" w:rsidRDefault="00EE18CC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EE18CC" w:rsidRPr="00EA48DC" w:rsidRDefault="00EE18CC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bookmarkEnd w:id="0"/>
      <w:tr w:rsidR="00EE18CC" w:rsidRPr="00EB08BE" w:rsidTr="00621AF2">
        <w:trPr>
          <w:trHeight w:val="412"/>
        </w:trPr>
        <w:tc>
          <w:tcPr>
            <w:tcW w:w="2830" w:type="dxa"/>
            <w:vMerge/>
          </w:tcPr>
          <w:p w:rsidR="00EE18CC" w:rsidRPr="00EA48DC" w:rsidRDefault="00EE18CC" w:rsidP="000673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EE18CC" w:rsidRPr="00EA48DC" w:rsidRDefault="00EE18CC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EE18CC" w:rsidRPr="00EA48DC" w:rsidRDefault="00EE18CC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12349" w:rsidRPr="00EB08BE" w:rsidTr="0006730F">
        <w:trPr>
          <w:trHeight w:val="150"/>
        </w:trPr>
        <w:tc>
          <w:tcPr>
            <w:tcW w:w="2830" w:type="dxa"/>
          </w:tcPr>
          <w:p w:rsidR="00F12349" w:rsidRPr="00EB08BE" w:rsidRDefault="00F12349" w:rsidP="0006730F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5954" w:type="dxa"/>
          </w:tcPr>
          <w:p w:rsidR="00F12349" w:rsidRPr="00EB08BE" w:rsidRDefault="00CD4DD2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F12349" w:rsidRPr="00EB08BE" w:rsidRDefault="00CD4DD2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97B1A" w:rsidRPr="00EB08BE" w:rsidTr="00EB08BE">
        <w:trPr>
          <w:trHeight w:val="447"/>
        </w:trPr>
        <w:tc>
          <w:tcPr>
            <w:tcW w:w="2830" w:type="dxa"/>
          </w:tcPr>
          <w:p w:rsidR="00A97B1A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Правовой отдел</w:t>
            </w:r>
          </w:p>
        </w:tc>
        <w:tc>
          <w:tcPr>
            <w:tcW w:w="5954" w:type="dxa"/>
          </w:tcPr>
          <w:p w:rsidR="00A97B1A" w:rsidRPr="00EB08BE" w:rsidRDefault="00CD4DD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EB08BE" w:rsidRDefault="00A97B1A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675458" w:rsidRPr="00EB08BE" w:rsidTr="00675458">
        <w:trPr>
          <w:trHeight w:val="323"/>
        </w:trPr>
        <w:tc>
          <w:tcPr>
            <w:tcW w:w="2830" w:type="dxa"/>
            <w:vMerge w:val="restart"/>
          </w:tcPr>
          <w:p w:rsidR="00675458" w:rsidRPr="00EB08BE" w:rsidRDefault="00675458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5954" w:type="dxa"/>
          </w:tcPr>
          <w:p w:rsidR="00675458" w:rsidRPr="00EB08BE" w:rsidRDefault="00675458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675458" w:rsidRPr="00EB08BE" w:rsidRDefault="00675458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675458" w:rsidRPr="00EB08BE" w:rsidTr="0006730F">
        <w:trPr>
          <w:trHeight w:val="322"/>
        </w:trPr>
        <w:tc>
          <w:tcPr>
            <w:tcW w:w="2830" w:type="dxa"/>
            <w:vMerge/>
          </w:tcPr>
          <w:p w:rsidR="00675458" w:rsidRPr="00EB08BE" w:rsidRDefault="00675458" w:rsidP="0006730F">
            <w:pPr>
              <w:pStyle w:val="ConsPlusNonformat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675458" w:rsidRPr="00EB08BE" w:rsidRDefault="00675458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701" w:type="dxa"/>
          </w:tcPr>
          <w:p w:rsidR="00675458" w:rsidRPr="00EB08BE" w:rsidRDefault="00675458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AF31C8" w:rsidRPr="00EB08BE" w:rsidTr="0006730F">
        <w:trPr>
          <w:trHeight w:val="322"/>
        </w:trPr>
        <w:tc>
          <w:tcPr>
            <w:tcW w:w="2830" w:type="dxa"/>
            <w:vMerge w:val="restart"/>
          </w:tcPr>
          <w:p w:rsidR="00AF31C8" w:rsidRPr="00EA48DC" w:rsidRDefault="00AF31C8" w:rsidP="0006730F">
            <w:pPr>
              <w:pStyle w:val="ConsPlusNonformat"/>
              <w:widowControl/>
              <w:jc w:val="center"/>
              <w:rPr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5954" w:type="dxa"/>
          </w:tcPr>
          <w:p w:rsidR="00AF31C8" w:rsidRPr="00EA48DC" w:rsidRDefault="00AF31C8" w:rsidP="00726851">
            <w:pPr>
              <w:rPr>
                <w:sz w:val="22"/>
                <w:szCs w:val="22"/>
                <w:lang w:val="en-US"/>
              </w:rPr>
            </w:pPr>
            <w:r w:rsidRPr="00EA48DC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F31C8" w:rsidRPr="00EB08BE" w:rsidRDefault="00AF31C8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31C8" w:rsidRPr="00EB08BE" w:rsidTr="0006730F">
        <w:trPr>
          <w:trHeight w:val="322"/>
        </w:trPr>
        <w:tc>
          <w:tcPr>
            <w:tcW w:w="2830" w:type="dxa"/>
            <w:vMerge/>
          </w:tcPr>
          <w:p w:rsidR="00AF31C8" w:rsidRPr="00EA48DC" w:rsidRDefault="00AF31C8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AF31C8" w:rsidRPr="00EA48DC" w:rsidRDefault="00AF31C8" w:rsidP="00726851">
            <w:pPr>
              <w:rPr>
                <w:sz w:val="22"/>
                <w:szCs w:val="22"/>
              </w:rPr>
            </w:pPr>
            <w:r w:rsidRPr="00EA48DC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AF31C8" w:rsidRDefault="00AF31C8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63B78" w:rsidRPr="00EB08BE" w:rsidTr="0006730F">
        <w:trPr>
          <w:trHeight w:val="322"/>
        </w:trPr>
        <w:tc>
          <w:tcPr>
            <w:tcW w:w="2830" w:type="dxa"/>
          </w:tcPr>
          <w:p w:rsidR="00863B78" w:rsidRPr="00EA48DC" w:rsidRDefault="00863B78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48DC"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5954" w:type="dxa"/>
          </w:tcPr>
          <w:p w:rsidR="00863B78" w:rsidRPr="00EA48DC" w:rsidRDefault="00AF6A32" w:rsidP="00726851">
            <w:pPr>
              <w:rPr>
                <w:sz w:val="22"/>
                <w:szCs w:val="22"/>
              </w:rPr>
            </w:pPr>
            <w:r w:rsidRPr="00EA48DC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63B78" w:rsidRDefault="00863B78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370" w:rsidRPr="00EB08BE" w:rsidTr="0006730F">
        <w:trPr>
          <w:trHeight w:val="686"/>
        </w:trPr>
        <w:tc>
          <w:tcPr>
            <w:tcW w:w="2830" w:type="dxa"/>
            <w:vMerge w:val="restart"/>
          </w:tcPr>
          <w:p w:rsidR="00816370" w:rsidRPr="00EB08BE" w:rsidRDefault="00816370" w:rsidP="00675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№10</w:t>
            </w:r>
          </w:p>
        </w:tc>
        <w:tc>
          <w:tcPr>
            <w:tcW w:w="5954" w:type="dxa"/>
          </w:tcPr>
          <w:p w:rsidR="00816370" w:rsidRPr="00EB08BE" w:rsidRDefault="00816370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16370" w:rsidRPr="00EB08BE" w:rsidRDefault="00816370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816370" w:rsidRPr="00EB08BE" w:rsidTr="00EB08BE">
        <w:trPr>
          <w:trHeight w:val="331"/>
        </w:trPr>
        <w:tc>
          <w:tcPr>
            <w:tcW w:w="2830" w:type="dxa"/>
            <w:vMerge/>
          </w:tcPr>
          <w:p w:rsidR="00816370" w:rsidRPr="00EB08BE" w:rsidRDefault="00816370" w:rsidP="00675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16370" w:rsidRPr="00EB08BE" w:rsidRDefault="00816370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816370" w:rsidRPr="00EB08BE" w:rsidRDefault="00816370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375044" w:rsidRPr="00EB08BE" w:rsidTr="0006730F">
        <w:trPr>
          <w:trHeight w:val="562"/>
        </w:trPr>
        <w:tc>
          <w:tcPr>
            <w:tcW w:w="2830" w:type="dxa"/>
          </w:tcPr>
          <w:p w:rsidR="00375044" w:rsidRPr="00EB08BE" w:rsidRDefault="00102DA3" w:rsidP="006754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</w:t>
            </w:r>
            <w:r w:rsidR="00CD4DD2" w:rsidRPr="00EB08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75458" w:rsidRPr="00EB08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375044" w:rsidRPr="00EB08BE" w:rsidRDefault="00102DA3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375044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A97B1A" w:rsidRPr="00EB08BE" w:rsidTr="0006730F">
        <w:trPr>
          <w:trHeight w:val="604"/>
        </w:trPr>
        <w:tc>
          <w:tcPr>
            <w:tcW w:w="2830" w:type="dxa"/>
          </w:tcPr>
          <w:p w:rsidR="00A97B1A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профилактики коррупционных и иных правонарушений и безопасности</w:t>
            </w:r>
          </w:p>
        </w:tc>
        <w:tc>
          <w:tcPr>
            <w:tcW w:w="5954" w:type="dxa"/>
          </w:tcPr>
          <w:p w:rsidR="00A97B1A" w:rsidRPr="00EB08BE" w:rsidRDefault="00CD4DD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701" w:type="dxa"/>
          </w:tcPr>
          <w:p w:rsidR="00A97B1A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CD4DD2" w:rsidRPr="00EB08BE" w:rsidTr="0006730F">
        <w:trPr>
          <w:trHeight w:val="604"/>
        </w:trPr>
        <w:tc>
          <w:tcPr>
            <w:tcW w:w="2830" w:type="dxa"/>
          </w:tcPr>
          <w:p w:rsidR="00CD4DD2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5954" w:type="dxa"/>
          </w:tcPr>
          <w:p w:rsidR="00CD4DD2" w:rsidRPr="00EB08BE" w:rsidRDefault="00CD4DD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CD4DD2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102DA3" w:rsidRPr="00EB08BE" w:rsidTr="0006730F">
        <w:trPr>
          <w:trHeight w:val="604"/>
        </w:trPr>
        <w:tc>
          <w:tcPr>
            <w:tcW w:w="2830" w:type="dxa"/>
          </w:tcPr>
          <w:p w:rsidR="00102DA3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5954" w:type="dxa"/>
          </w:tcPr>
          <w:p w:rsidR="00102DA3" w:rsidRPr="00EB08BE" w:rsidRDefault="00102DA3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102DA3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CD4DD2" w:rsidRPr="00EB08BE" w:rsidTr="0006730F">
        <w:trPr>
          <w:trHeight w:val="604"/>
        </w:trPr>
        <w:tc>
          <w:tcPr>
            <w:tcW w:w="2830" w:type="dxa"/>
            <w:vMerge w:val="restart"/>
          </w:tcPr>
          <w:p w:rsidR="00CD4DD2" w:rsidRPr="00EB08BE" w:rsidRDefault="00CD4DD2" w:rsidP="00067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работы с налогоплательщиками</w:t>
            </w:r>
          </w:p>
        </w:tc>
        <w:tc>
          <w:tcPr>
            <w:tcW w:w="5954" w:type="dxa"/>
          </w:tcPr>
          <w:p w:rsidR="00CD4DD2" w:rsidRPr="00EB08BE" w:rsidRDefault="00CD4DD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CD4DD2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CD4DD2" w:rsidRPr="00EB08BE" w:rsidTr="0006730F">
        <w:trPr>
          <w:trHeight w:val="604"/>
        </w:trPr>
        <w:tc>
          <w:tcPr>
            <w:tcW w:w="2830" w:type="dxa"/>
            <w:vMerge/>
          </w:tcPr>
          <w:p w:rsidR="00CD4DD2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CD4DD2" w:rsidRPr="00EB08BE" w:rsidRDefault="00CD4DD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CD4DD2" w:rsidRPr="00EB08BE" w:rsidRDefault="00CD4DD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2</w:t>
            </w:r>
          </w:p>
        </w:tc>
      </w:tr>
      <w:tr w:rsidR="00F12349" w:rsidRPr="00EB08BE" w:rsidTr="0006730F">
        <w:trPr>
          <w:trHeight w:val="604"/>
        </w:trPr>
        <w:tc>
          <w:tcPr>
            <w:tcW w:w="2830" w:type="dxa"/>
          </w:tcPr>
          <w:p w:rsidR="00F12349" w:rsidRPr="00EB08BE" w:rsidRDefault="00CD4DD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расчета с бюджетом</w:t>
            </w:r>
          </w:p>
        </w:tc>
        <w:tc>
          <w:tcPr>
            <w:tcW w:w="5954" w:type="dxa"/>
          </w:tcPr>
          <w:p w:rsidR="00F12349" w:rsidRPr="00EB08BE" w:rsidRDefault="0006730F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F12349" w:rsidRPr="00EB08BE" w:rsidRDefault="00F12349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  <w:tr w:rsidR="00AF6A32" w:rsidRPr="00EB08BE" w:rsidTr="00AF6A32">
        <w:trPr>
          <w:trHeight w:val="426"/>
        </w:trPr>
        <w:tc>
          <w:tcPr>
            <w:tcW w:w="2830" w:type="dxa"/>
          </w:tcPr>
          <w:p w:rsidR="00AF6A32" w:rsidRPr="00EB08BE" w:rsidRDefault="00AF6A32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Отдел истребования документов</w:t>
            </w:r>
          </w:p>
        </w:tc>
        <w:tc>
          <w:tcPr>
            <w:tcW w:w="5954" w:type="dxa"/>
          </w:tcPr>
          <w:p w:rsidR="00AF6A32" w:rsidRPr="00EB08BE" w:rsidRDefault="00AF6A32" w:rsidP="00726851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701" w:type="dxa"/>
          </w:tcPr>
          <w:p w:rsidR="00AF6A32" w:rsidRPr="00EB08BE" w:rsidRDefault="00AF6A32" w:rsidP="00726851">
            <w:pPr>
              <w:jc w:val="center"/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1</w:t>
            </w:r>
          </w:p>
        </w:tc>
      </w:tr>
    </w:tbl>
    <w:p w:rsidR="00234CBA" w:rsidRPr="00EB08BE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Pr="00EB08BE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Pr="00EB08BE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Pr="00EB08BE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Начальник  отдела  кадров</w:t>
      </w:r>
      <w:r w:rsidRPr="00EB08BE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                  Е.В. Лапина</w:t>
      </w:r>
    </w:p>
    <w:p w:rsidR="002218FD" w:rsidRPr="00EB08BE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</w:p>
    <w:sectPr w:rsidR="002218FD" w:rsidRPr="00EB08BE" w:rsidSect="006B5CC9">
      <w:pgSz w:w="11906" w:h="16838" w:code="9"/>
      <w:pgMar w:top="284" w:right="567" w:bottom="1134" w:left="1134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01D5"/>
    <w:rsid w:val="000276E3"/>
    <w:rsid w:val="000619E8"/>
    <w:rsid w:val="0006730F"/>
    <w:rsid w:val="000A5BF4"/>
    <w:rsid w:val="000B1C4A"/>
    <w:rsid w:val="000C2568"/>
    <w:rsid w:val="00102DA3"/>
    <w:rsid w:val="00136D5F"/>
    <w:rsid w:val="001641F0"/>
    <w:rsid w:val="00173CF4"/>
    <w:rsid w:val="00187D70"/>
    <w:rsid w:val="002218FD"/>
    <w:rsid w:val="00234CBA"/>
    <w:rsid w:val="002860D1"/>
    <w:rsid w:val="00296A00"/>
    <w:rsid w:val="002D614A"/>
    <w:rsid w:val="00305DFA"/>
    <w:rsid w:val="00314E5B"/>
    <w:rsid w:val="00366DA7"/>
    <w:rsid w:val="00375044"/>
    <w:rsid w:val="003D52EF"/>
    <w:rsid w:val="003E7809"/>
    <w:rsid w:val="0044308C"/>
    <w:rsid w:val="0048426E"/>
    <w:rsid w:val="004B3BE5"/>
    <w:rsid w:val="004B499F"/>
    <w:rsid w:val="004C42B8"/>
    <w:rsid w:val="004E5A28"/>
    <w:rsid w:val="005611B9"/>
    <w:rsid w:val="00590FA2"/>
    <w:rsid w:val="005B7A6F"/>
    <w:rsid w:val="00621AF2"/>
    <w:rsid w:val="00624C1B"/>
    <w:rsid w:val="00630B93"/>
    <w:rsid w:val="006419F3"/>
    <w:rsid w:val="00675458"/>
    <w:rsid w:val="006A1C77"/>
    <w:rsid w:val="006B5CC9"/>
    <w:rsid w:val="006D4E6B"/>
    <w:rsid w:val="0070402D"/>
    <w:rsid w:val="0071331D"/>
    <w:rsid w:val="007B710E"/>
    <w:rsid w:val="007D55AD"/>
    <w:rsid w:val="00816370"/>
    <w:rsid w:val="00835F65"/>
    <w:rsid w:val="00863B78"/>
    <w:rsid w:val="008D706C"/>
    <w:rsid w:val="008E3B16"/>
    <w:rsid w:val="00970FC1"/>
    <w:rsid w:val="009874F1"/>
    <w:rsid w:val="00994720"/>
    <w:rsid w:val="009F6C03"/>
    <w:rsid w:val="00A02FEC"/>
    <w:rsid w:val="00A5702B"/>
    <w:rsid w:val="00A86EE3"/>
    <w:rsid w:val="00A97B1A"/>
    <w:rsid w:val="00AF31C8"/>
    <w:rsid w:val="00AF6A32"/>
    <w:rsid w:val="00B061EF"/>
    <w:rsid w:val="00B42593"/>
    <w:rsid w:val="00B64B53"/>
    <w:rsid w:val="00B774D6"/>
    <w:rsid w:val="00BB5A6E"/>
    <w:rsid w:val="00BC35C8"/>
    <w:rsid w:val="00C23E45"/>
    <w:rsid w:val="00C401DF"/>
    <w:rsid w:val="00C54C80"/>
    <w:rsid w:val="00C65117"/>
    <w:rsid w:val="00CD4DD2"/>
    <w:rsid w:val="00D87BCC"/>
    <w:rsid w:val="00DA45B6"/>
    <w:rsid w:val="00E0143E"/>
    <w:rsid w:val="00E22EC9"/>
    <w:rsid w:val="00E7041F"/>
    <w:rsid w:val="00E728E6"/>
    <w:rsid w:val="00E91475"/>
    <w:rsid w:val="00EA48DC"/>
    <w:rsid w:val="00EB08BE"/>
    <w:rsid w:val="00EE0608"/>
    <w:rsid w:val="00EE18CC"/>
    <w:rsid w:val="00F12349"/>
    <w:rsid w:val="00F707B0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rsid w:val="00234C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4CBA"/>
    <w:rPr>
      <w:sz w:val="24"/>
      <w:szCs w:val="24"/>
    </w:rPr>
  </w:style>
  <w:style w:type="paragraph" w:styleId="a9">
    <w:name w:val="footer"/>
    <w:basedOn w:val="a"/>
    <w:link w:val="aa"/>
    <w:rsid w:val="00234C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34CBA"/>
    <w:rPr>
      <w:sz w:val="24"/>
      <w:szCs w:val="24"/>
    </w:rPr>
  </w:style>
  <w:style w:type="paragraph" w:customStyle="1" w:styleId="ConsPlusNonformat">
    <w:name w:val="ConsPlusNonformat"/>
    <w:rsid w:val="00A97B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74</TotalTime>
  <Pages>2</Pages>
  <Words>204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Садовая Нина Валерьевна</cp:lastModifiedBy>
  <cp:revision>12</cp:revision>
  <cp:lastPrinted>2024-02-19T07:34:00Z</cp:lastPrinted>
  <dcterms:created xsi:type="dcterms:W3CDTF">2024-08-06T08:22:00Z</dcterms:created>
  <dcterms:modified xsi:type="dcterms:W3CDTF">2024-08-12T08:08:00Z</dcterms:modified>
</cp:coreProperties>
</file>